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95ADE" w14:textId="77777777" w:rsidR="003A28A8" w:rsidRDefault="003A28A8" w:rsidP="003A28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TOGULL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096FCD32" w14:textId="77777777" w:rsidR="003A28A8" w:rsidRDefault="003A28A8" w:rsidP="003A28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1FA2C6" w14:textId="77777777" w:rsidR="003A28A8" w:rsidRDefault="003A28A8" w:rsidP="003A28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B454D4" w14:textId="77777777" w:rsidR="003A28A8" w:rsidRDefault="003A28A8" w:rsidP="003A28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Hungerford,</w:t>
      </w:r>
    </w:p>
    <w:p w14:paraId="02272D20" w14:textId="77777777" w:rsidR="003A28A8" w:rsidRDefault="003A28A8" w:rsidP="003A28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Berkshire, into lands of Margery </w:t>
      </w:r>
      <w:proofErr w:type="spellStart"/>
      <w:r>
        <w:rPr>
          <w:rFonts w:ascii="Times New Roman" w:hAnsi="Times New Roman" w:cs="Times New Roman"/>
          <w:sz w:val="24"/>
          <w:szCs w:val="24"/>
        </w:rPr>
        <w:t>Longe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3FACB84" w14:textId="77777777" w:rsidR="003A28A8" w:rsidRDefault="003A28A8" w:rsidP="003A28A8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75E44D9" w14:textId="77777777" w:rsidR="003A28A8" w:rsidRDefault="003A28A8" w:rsidP="003A28A8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p.3)</w:t>
      </w:r>
    </w:p>
    <w:p w14:paraId="368404A9" w14:textId="77777777" w:rsidR="003A28A8" w:rsidRDefault="003A28A8" w:rsidP="003A28A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1B39A58" w14:textId="77777777" w:rsidR="003A28A8" w:rsidRDefault="003A28A8" w:rsidP="003A28A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234D85D" w14:textId="77777777" w:rsidR="003A28A8" w:rsidRDefault="003A28A8" w:rsidP="003A28A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June 2021</w:t>
      </w:r>
    </w:p>
    <w:p w14:paraId="0C56308C" w14:textId="205D630C" w:rsidR="00BA00AB" w:rsidRPr="003A28A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A28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D80C7" w14:textId="77777777" w:rsidR="003A28A8" w:rsidRDefault="003A28A8" w:rsidP="009139A6">
      <w:r>
        <w:separator/>
      </w:r>
    </w:p>
  </w:endnote>
  <w:endnote w:type="continuationSeparator" w:id="0">
    <w:p w14:paraId="18287533" w14:textId="77777777" w:rsidR="003A28A8" w:rsidRDefault="003A28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3BD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8B5D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A3A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12946" w14:textId="77777777" w:rsidR="003A28A8" w:rsidRDefault="003A28A8" w:rsidP="009139A6">
      <w:r>
        <w:separator/>
      </w:r>
    </w:p>
  </w:footnote>
  <w:footnote w:type="continuationSeparator" w:id="0">
    <w:p w14:paraId="487D406F" w14:textId="77777777" w:rsidR="003A28A8" w:rsidRDefault="003A28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88E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E1D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AF5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8A8"/>
    <w:rsid w:val="000666E0"/>
    <w:rsid w:val="002510B7"/>
    <w:rsid w:val="003A28A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6F5F2"/>
  <w15:chartTrackingRefBased/>
  <w15:docId w15:val="{162D066D-2DEE-4AD8-BC72-2EAA73D71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2021-06-04T18:31:00Z</dcterms:created>
  <dcterms:modified xsi:type="dcterms:W3CDTF">2021-06-04T18:31:00Z</dcterms:modified>
</cp:coreProperties>
</file>